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6FA" w:rsidRDefault="005D26FA" w:rsidP="005D26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WARDE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D26FA" w:rsidRDefault="005D26FA" w:rsidP="005D26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Warwick. Labourer.</w:t>
      </w:r>
    </w:p>
    <w:p w:rsidR="005D26FA" w:rsidRDefault="005D26FA" w:rsidP="005D26FA">
      <w:pPr>
        <w:rPr>
          <w:rFonts w:ascii="Times New Roman" w:hAnsi="Times New Roman" w:cs="Times New Roman"/>
        </w:rPr>
      </w:pPr>
    </w:p>
    <w:p w:rsidR="005D26FA" w:rsidRDefault="005D26FA" w:rsidP="005D26FA">
      <w:pPr>
        <w:rPr>
          <w:rFonts w:ascii="Times New Roman" w:hAnsi="Times New Roman" w:cs="Times New Roman"/>
        </w:rPr>
      </w:pPr>
    </w:p>
    <w:p w:rsidR="005D26FA" w:rsidRDefault="005D26FA" w:rsidP="005D26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Knightley, chaplain(q.v.), brought a plaint of debt against him and</w:t>
      </w:r>
    </w:p>
    <w:p w:rsidR="005D26FA" w:rsidRDefault="005D26FA" w:rsidP="005D26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Rogerts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Claverdon</w:t>
      </w:r>
      <w:proofErr w:type="spellEnd"/>
      <w:r>
        <w:rPr>
          <w:rFonts w:ascii="Times New Roman" w:hAnsi="Times New Roman" w:cs="Times New Roman"/>
        </w:rPr>
        <w:t>(q.v.).</w:t>
      </w:r>
    </w:p>
    <w:p w:rsidR="005D26FA" w:rsidRDefault="005D26FA" w:rsidP="005D26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A455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D26FA" w:rsidRDefault="005D26FA" w:rsidP="005D26FA">
      <w:pPr>
        <w:rPr>
          <w:rFonts w:ascii="Times New Roman" w:hAnsi="Times New Roman" w:cs="Times New Roman"/>
        </w:rPr>
      </w:pPr>
    </w:p>
    <w:p w:rsidR="005D26FA" w:rsidRDefault="005D26FA" w:rsidP="005D26FA">
      <w:pPr>
        <w:rPr>
          <w:rFonts w:ascii="Times New Roman" w:hAnsi="Times New Roman" w:cs="Times New Roman"/>
        </w:rPr>
      </w:pPr>
    </w:p>
    <w:p w:rsidR="005D26FA" w:rsidRDefault="005D26FA" w:rsidP="005D26FA">
      <w:pPr>
        <w:rPr>
          <w:rFonts w:ascii="Times New Roman" w:hAnsi="Times New Roman" w:cs="Times New Roman"/>
        </w:rPr>
      </w:pPr>
    </w:p>
    <w:p w:rsidR="005D26FA" w:rsidRDefault="005D26FA" w:rsidP="005D26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2018</w:t>
      </w:r>
    </w:p>
    <w:p w:rsidR="006B2F86" w:rsidRPr="00E71FC3" w:rsidRDefault="005D26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6FA" w:rsidRDefault="005D26FA" w:rsidP="00E71FC3">
      <w:r>
        <w:separator/>
      </w:r>
    </w:p>
  </w:endnote>
  <w:endnote w:type="continuationSeparator" w:id="0">
    <w:p w:rsidR="005D26FA" w:rsidRDefault="005D26F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6FA" w:rsidRDefault="005D26FA" w:rsidP="00E71FC3">
      <w:r>
        <w:separator/>
      </w:r>
    </w:p>
  </w:footnote>
  <w:footnote w:type="continuationSeparator" w:id="0">
    <w:p w:rsidR="005D26FA" w:rsidRDefault="005D26F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A"/>
    <w:rsid w:val="001A7C09"/>
    <w:rsid w:val="00577BD5"/>
    <w:rsid w:val="005D26F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0D7341-47FD-4E78-81A0-FF814B80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26F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D26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2018-03-10T17:28:00Z</dcterms:created>
  <dcterms:modified xsi:type="dcterms:W3CDTF">2018-03-10T17:29:00Z</dcterms:modified>
</cp:coreProperties>
</file>